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4FA" w:rsidRDefault="004824FA" w:rsidP="004824FA">
      <w:pPr>
        <w:pStyle w:val="NoSpacing"/>
      </w:pPr>
      <w:r>
        <w:rPr>
          <w:u w:val="single"/>
        </w:rPr>
        <w:t>James MARTYN</w:t>
      </w:r>
      <w:r>
        <w:t xml:space="preserve">     </w:t>
      </w:r>
      <w:proofErr w:type="gramStart"/>
      <w:r>
        <w:t xml:space="preserve">   (</w:t>
      </w:r>
      <w:proofErr w:type="gramEnd"/>
      <w:r>
        <w:t>fl.1437</w:t>
      </w:r>
      <w:r w:rsidR="006B546F">
        <w:t>-8</w:t>
      </w:r>
      <w:r>
        <w:t>)</w:t>
      </w:r>
    </w:p>
    <w:p w:rsidR="004824FA" w:rsidRDefault="00AC6B87" w:rsidP="004824FA">
      <w:pPr>
        <w:pStyle w:val="NoSpacing"/>
      </w:pPr>
      <w:r>
        <w:t>of Bodmin Priory.</w:t>
      </w:r>
    </w:p>
    <w:p w:rsidR="004824FA" w:rsidRDefault="004824FA" w:rsidP="004824FA">
      <w:pPr>
        <w:pStyle w:val="NoSpacing"/>
      </w:pPr>
    </w:p>
    <w:p w:rsidR="004824FA" w:rsidRDefault="004824FA" w:rsidP="004824FA">
      <w:pPr>
        <w:pStyle w:val="NoSpacing"/>
      </w:pPr>
    </w:p>
    <w:p w:rsidR="004824FA" w:rsidRDefault="004824FA" w:rsidP="004824FA">
      <w:pPr>
        <w:pStyle w:val="NoSpacing"/>
      </w:pPr>
      <w:r>
        <w:t>23 Feb.1437</w:t>
      </w:r>
      <w:r>
        <w:tab/>
        <w:t xml:space="preserve">He was ordained acolyte in </w:t>
      </w:r>
      <w:proofErr w:type="spellStart"/>
      <w:r>
        <w:t>Clyst</w:t>
      </w:r>
      <w:proofErr w:type="spellEnd"/>
      <w:r>
        <w:t xml:space="preserve"> by the Bishop.</w:t>
      </w:r>
    </w:p>
    <w:p w:rsidR="004824FA" w:rsidRDefault="004824FA" w:rsidP="004824FA">
      <w:pPr>
        <w:pStyle w:val="NoSpacing"/>
      </w:pPr>
      <w:r>
        <w:tab/>
      </w:r>
      <w:r>
        <w:tab/>
        <w:t>(“Register of Edmund Lacy, Bishop of Exeter 1420-55” part 4 p.163)</w:t>
      </w:r>
    </w:p>
    <w:p w:rsidR="00AC6B87" w:rsidRDefault="00AC6B87" w:rsidP="004824FA">
      <w:pPr>
        <w:pStyle w:val="NoSpacing"/>
      </w:pPr>
      <w:r>
        <w:t>21 Dec.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AC6B87" w:rsidRDefault="00AC6B87" w:rsidP="004824FA">
      <w:pPr>
        <w:pStyle w:val="NoSpacing"/>
      </w:pPr>
      <w:r>
        <w:tab/>
      </w:r>
      <w:r>
        <w:tab/>
        <w:t>(ibid.p.164)</w:t>
      </w:r>
    </w:p>
    <w:p w:rsidR="006B546F" w:rsidRDefault="006B546F" w:rsidP="006B546F">
      <w:pPr>
        <w:pStyle w:val="NoSpacing"/>
      </w:pPr>
      <w:r>
        <w:t>8 Mar.1438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6B546F" w:rsidRDefault="006B546F" w:rsidP="006B546F">
      <w:pPr>
        <w:pStyle w:val="NoSpacing"/>
      </w:pPr>
      <w:r>
        <w:tab/>
      </w:r>
      <w:r>
        <w:tab/>
        <w:t>(ibid.p.166)</w:t>
      </w:r>
    </w:p>
    <w:p w:rsidR="00AE5DF4" w:rsidRDefault="00AE5DF4" w:rsidP="006B546F">
      <w:pPr>
        <w:pStyle w:val="NoSpacing"/>
      </w:pPr>
      <w:r>
        <w:t>29 Mar.</w:t>
      </w:r>
      <w:r>
        <w:tab/>
        <w:t>He was ordained priest by the Bishop.   (ibid. p.167)</w:t>
      </w:r>
    </w:p>
    <w:p w:rsidR="004824FA" w:rsidRDefault="004824FA" w:rsidP="004824FA">
      <w:pPr>
        <w:pStyle w:val="NoSpacing"/>
      </w:pPr>
    </w:p>
    <w:p w:rsidR="00AC6B87" w:rsidRDefault="00AC6B87" w:rsidP="004824FA">
      <w:pPr>
        <w:pStyle w:val="NoSpacing"/>
      </w:pPr>
    </w:p>
    <w:p w:rsidR="006B546F" w:rsidRDefault="006B546F" w:rsidP="004824FA">
      <w:pPr>
        <w:pStyle w:val="NoSpacing"/>
      </w:pPr>
      <w:r>
        <w:t>2 February 2017</w:t>
      </w:r>
    </w:p>
    <w:p w:rsidR="00AE5DF4" w:rsidRPr="004824FA" w:rsidRDefault="00AE5DF4" w:rsidP="004824FA">
      <w:pPr>
        <w:pStyle w:val="NoSpacing"/>
      </w:pPr>
      <w:r>
        <w:t>9 February 2017</w:t>
      </w:r>
      <w:bookmarkStart w:id="0" w:name="_GoBack"/>
      <w:bookmarkEnd w:id="0"/>
    </w:p>
    <w:sectPr w:rsidR="00AE5DF4" w:rsidRPr="004824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4FA" w:rsidRDefault="004824FA" w:rsidP="00E71FC3">
      <w:pPr>
        <w:spacing w:after="0" w:line="240" w:lineRule="auto"/>
      </w:pPr>
      <w:r>
        <w:separator/>
      </w:r>
    </w:p>
  </w:endnote>
  <w:endnote w:type="continuationSeparator" w:id="0">
    <w:p w:rsidR="004824FA" w:rsidRDefault="004824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4FA" w:rsidRDefault="004824FA" w:rsidP="00E71FC3">
      <w:pPr>
        <w:spacing w:after="0" w:line="240" w:lineRule="auto"/>
      </w:pPr>
      <w:r>
        <w:separator/>
      </w:r>
    </w:p>
  </w:footnote>
  <w:footnote w:type="continuationSeparator" w:id="0">
    <w:p w:rsidR="004824FA" w:rsidRDefault="004824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4FA"/>
    <w:rsid w:val="001A7C09"/>
    <w:rsid w:val="004824FA"/>
    <w:rsid w:val="006B546F"/>
    <w:rsid w:val="00733BE7"/>
    <w:rsid w:val="00AB52E8"/>
    <w:rsid w:val="00AC6B87"/>
    <w:rsid w:val="00AE5DF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DBEEF"/>
  <w15:chartTrackingRefBased/>
  <w15:docId w15:val="{B13E5BD3-05D6-42F7-9B3A-664CBA88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2017-01-19T09:35:00Z</dcterms:created>
  <dcterms:modified xsi:type="dcterms:W3CDTF">2017-02-09T13:13:00Z</dcterms:modified>
</cp:coreProperties>
</file>